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53177" w14:textId="77777777" w:rsidR="00341814" w:rsidRPr="00FA21BE" w:rsidRDefault="00341814" w:rsidP="0034181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KELLEY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50077CAB" w14:textId="77777777" w:rsidR="00341814" w:rsidRDefault="00341814" w:rsidP="00341814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4A468F2D" w14:textId="77777777" w:rsidR="00341814" w:rsidRDefault="00341814" w:rsidP="00341814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0FEF9023" w14:textId="77777777" w:rsidR="00341814" w:rsidRDefault="00341814" w:rsidP="0034181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Westminster into</w:t>
      </w:r>
    </w:p>
    <w:p w14:paraId="74793992" w14:textId="77777777" w:rsidR="00341814" w:rsidRDefault="00341814" w:rsidP="0034181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lands held by John Philpot(q.v.).</w:t>
      </w:r>
    </w:p>
    <w:p w14:paraId="69A29258" w14:textId="77777777" w:rsidR="00341814" w:rsidRDefault="00341814" w:rsidP="0034181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CD520FF" w14:textId="77777777" w:rsidR="00341814" w:rsidRDefault="00341814" w:rsidP="00341814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pp.122-3)</w:t>
      </w:r>
    </w:p>
    <w:p w14:paraId="375FA71C" w14:textId="77777777" w:rsidR="00341814" w:rsidRDefault="00341814" w:rsidP="00341814">
      <w:pPr>
        <w:pStyle w:val="NoSpacing"/>
        <w:rPr>
          <w:rFonts w:eastAsia="Times New Roman" w:cs="Times New Roman"/>
          <w:szCs w:val="24"/>
        </w:rPr>
      </w:pPr>
    </w:p>
    <w:p w14:paraId="6B9ABA28" w14:textId="77777777" w:rsidR="00341814" w:rsidRDefault="00341814" w:rsidP="00341814">
      <w:pPr>
        <w:pStyle w:val="NoSpacing"/>
        <w:rPr>
          <w:rFonts w:eastAsia="Times New Roman" w:cs="Times New Roman"/>
          <w:szCs w:val="24"/>
        </w:rPr>
      </w:pPr>
    </w:p>
    <w:p w14:paraId="29E47A55" w14:textId="77777777" w:rsidR="00341814" w:rsidRDefault="00341814" w:rsidP="0034181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19 September 2023</w:t>
      </w:r>
    </w:p>
    <w:p w14:paraId="0DBB76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8CEB5" w14:textId="77777777" w:rsidR="00341814" w:rsidRDefault="00341814" w:rsidP="009139A6">
      <w:r>
        <w:separator/>
      </w:r>
    </w:p>
  </w:endnote>
  <w:endnote w:type="continuationSeparator" w:id="0">
    <w:p w14:paraId="44BF7E2F" w14:textId="77777777" w:rsidR="00341814" w:rsidRDefault="003418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00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753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1F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22180" w14:textId="77777777" w:rsidR="00341814" w:rsidRDefault="00341814" w:rsidP="009139A6">
      <w:r>
        <w:separator/>
      </w:r>
    </w:p>
  </w:footnote>
  <w:footnote w:type="continuationSeparator" w:id="0">
    <w:p w14:paraId="471125C2" w14:textId="77777777" w:rsidR="00341814" w:rsidRDefault="003418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3F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D84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7F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814"/>
    <w:rsid w:val="000666E0"/>
    <w:rsid w:val="002510B7"/>
    <w:rsid w:val="0034181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B434F"/>
  <w15:chartTrackingRefBased/>
  <w15:docId w15:val="{26062843-86C9-4340-B832-2BC002DE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2023-09-19T20:27:00Z</dcterms:created>
  <dcterms:modified xsi:type="dcterms:W3CDTF">2023-09-19T20:27:00Z</dcterms:modified>
</cp:coreProperties>
</file>